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7DEE6" w14:textId="77777777" w:rsidR="00F425BC" w:rsidRDefault="002D0A4F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212F1225" w14:textId="77777777" w:rsidR="00F425BC" w:rsidRDefault="002D0A4F">
      <w:pPr>
        <w:tabs>
          <w:tab w:val="left" w:pos="2835"/>
        </w:tabs>
        <w:spacing w:before="240" w:after="240"/>
        <w:ind w:left="2835" w:hanging="2835"/>
        <w:jc w:val="center"/>
        <w:rPr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22-G00</w:t>
      </w:r>
      <w:r w:rsidR="00874876">
        <w:rPr>
          <w:rStyle w:val="Strong"/>
          <w:rFonts w:asciiTheme="minorHAnsi" w:hAnsiTheme="minorHAnsi" w:cstheme="minorHAnsi"/>
        </w:rPr>
        <w:t>7</w:t>
      </w:r>
      <w:r>
        <w:rPr>
          <w:rStyle w:val="Strong"/>
          <w:rFonts w:asciiTheme="minorHAnsi" w:hAnsiTheme="minorHAnsi" w:cstheme="minorHAnsi"/>
        </w:rPr>
        <w:t>-21</w:t>
      </w:r>
    </w:p>
    <w:p w14:paraId="25D7E132" w14:textId="77777777" w:rsidR="00F425BC" w:rsidRDefault="002D0A4F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65E70724" w14:textId="77777777" w:rsidR="00F425BC" w:rsidRDefault="002D0A4F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B09D0F5" w14:textId="77777777" w:rsidR="00F425BC" w:rsidRDefault="002D0A4F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72A241E2" w14:textId="77777777" w:rsidR="00F425BC" w:rsidRDefault="00F425BC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299"/>
      </w:tblGrid>
      <w:tr w:rsidR="00F425BC" w14:paraId="124172AA" w14:textId="77777777">
        <w:tc>
          <w:tcPr>
            <w:tcW w:w="4673" w:type="dxa"/>
            <w:shd w:val="clear" w:color="auto" w:fill="auto"/>
          </w:tcPr>
          <w:p w14:paraId="55C6771B" w14:textId="77777777" w:rsidR="00F425BC" w:rsidRDefault="002D0A4F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39D43853" w14:textId="77777777" w:rsidR="00F425BC" w:rsidRDefault="002D0A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299" w:type="dxa"/>
            <w:shd w:val="clear" w:color="auto" w:fill="auto"/>
          </w:tcPr>
          <w:p w14:paraId="1D81A91D" w14:textId="77777777" w:rsidR="00F425BC" w:rsidRDefault="002D0A4F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425BC" w14:paraId="57EF2922" w14:textId="77777777">
        <w:tc>
          <w:tcPr>
            <w:tcW w:w="4673" w:type="dxa"/>
            <w:shd w:val="clear" w:color="auto" w:fill="auto"/>
          </w:tcPr>
          <w:p w14:paraId="73D88EEA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5EF98D3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3C6AD31" w14:textId="77777777" w:rsidR="00F425BC" w:rsidRDefault="002D0A4F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3357C"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November</w:t>
            </w:r>
            <w:r>
              <w:rPr>
                <w:rFonts w:ascii="Calibri" w:hAnsi="Calibri"/>
                <w:szCs w:val="20"/>
              </w:rPr>
              <w:t>, 2021 (16:00)</w:t>
            </w:r>
          </w:p>
        </w:tc>
      </w:tr>
      <w:tr w:rsidR="00F425BC" w14:paraId="27FA61C5" w14:textId="77777777">
        <w:tc>
          <w:tcPr>
            <w:tcW w:w="4673" w:type="dxa"/>
            <w:shd w:val="clear" w:color="auto" w:fill="auto"/>
          </w:tcPr>
          <w:p w14:paraId="0D09F29E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51AD5523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1A81355" w14:textId="56D12638" w:rsidR="00F425BC" w:rsidRDefault="0025146A" w:rsidP="00F3357C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17</w:t>
            </w:r>
            <w:proofErr w:type="gramStart"/>
            <w:r w:rsidRPr="0025146A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874876"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November</w:t>
            </w:r>
            <w:proofErr w:type="gramEnd"/>
            <w:r w:rsidR="00874876">
              <w:rPr>
                <w:rFonts w:ascii="Calibri" w:hAnsi="Calibri"/>
                <w:szCs w:val="20"/>
              </w:rPr>
              <w:t>,</w:t>
            </w:r>
            <w:r w:rsidR="002D0A4F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F425BC" w14:paraId="56473B90" w14:textId="77777777">
        <w:tc>
          <w:tcPr>
            <w:tcW w:w="4673" w:type="dxa"/>
            <w:shd w:val="clear" w:color="auto" w:fill="auto"/>
          </w:tcPr>
          <w:p w14:paraId="4B859DC1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6001DCA0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4279D0AC" w14:textId="30E9E74B" w:rsidR="00F425BC" w:rsidRDefault="0025146A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Pr="0025146A">
              <w:rPr>
                <w:rFonts w:ascii="Calibri" w:hAnsi="Calibri"/>
                <w:szCs w:val="20"/>
                <w:vertAlign w:val="superscript"/>
              </w:rPr>
              <w:t>nd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r w:rsidR="00874876">
              <w:rPr>
                <w:rFonts w:ascii="Calibri" w:hAnsi="Calibri"/>
                <w:szCs w:val="20"/>
              </w:rPr>
              <w:t>,</w:t>
            </w:r>
            <w:r w:rsidR="002D0A4F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F425BC" w14:paraId="130258F6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05C4DE6E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6C95D0A4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A7203A3" w14:textId="7116B742" w:rsidR="00F425BC" w:rsidRDefault="00F3357C" w:rsidP="00F3357C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7</w:t>
            </w:r>
            <w:r w:rsidRPr="00F3357C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December</w:t>
            </w:r>
            <w:r w:rsidR="00874876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 (17:00)</w:t>
            </w:r>
          </w:p>
        </w:tc>
      </w:tr>
      <w:tr w:rsidR="00F425BC" w14:paraId="6F218509" w14:textId="77777777">
        <w:tc>
          <w:tcPr>
            <w:tcW w:w="4673" w:type="dxa"/>
            <w:shd w:val="clear" w:color="auto" w:fill="auto"/>
          </w:tcPr>
          <w:p w14:paraId="5C1B998D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Tender opening</w:t>
            </w:r>
          </w:p>
        </w:tc>
        <w:tc>
          <w:tcPr>
            <w:tcW w:w="2268" w:type="dxa"/>
            <w:shd w:val="clear" w:color="auto" w:fill="auto"/>
          </w:tcPr>
          <w:p w14:paraId="29DE9B4D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CPU &amp; MCIC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BF8B416" w14:textId="4DB8BD3D" w:rsidR="00F425BC" w:rsidRDefault="004E6549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8</w:t>
            </w:r>
            <w:r w:rsidRPr="004E654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r w:rsidR="00874876">
              <w:rPr>
                <w:rFonts w:ascii="Calibri" w:hAnsi="Calibri"/>
                <w:szCs w:val="20"/>
              </w:rPr>
              <w:t>,</w:t>
            </w:r>
            <w:r w:rsidR="002D0A4F">
              <w:rPr>
                <w:rFonts w:ascii="Calibri" w:hAnsi="Calibri"/>
                <w:szCs w:val="20"/>
              </w:rPr>
              <w:t xml:space="preserve"> 2021</w:t>
            </w:r>
          </w:p>
        </w:tc>
      </w:tr>
      <w:tr w:rsidR="00F425BC" w14:paraId="2AA464A1" w14:textId="77777777">
        <w:tc>
          <w:tcPr>
            <w:tcW w:w="4673" w:type="dxa"/>
            <w:shd w:val="clear" w:color="auto" w:fill="auto"/>
          </w:tcPr>
          <w:p w14:paraId="73F98A53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473C8D42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79040799" w14:textId="28A287CC" w:rsidR="00F425BC" w:rsidRDefault="004E6549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9</w:t>
            </w:r>
            <w:proofErr w:type="gramStart"/>
            <w:r w:rsidRPr="004E654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 xml:space="preserve"> December</w:t>
            </w:r>
            <w:proofErr w:type="gramEnd"/>
            <w:r w:rsidR="00874876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</w:t>
            </w:r>
          </w:p>
        </w:tc>
      </w:tr>
      <w:tr w:rsidR="00F425BC" w14:paraId="026FDBB0" w14:textId="77777777">
        <w:tc>
          <w:tcPr>
            <w:tcW w:w="4673" w:type="dxa"/>
            <w:shd w:val="clear" w:color="auto" w:fill="auto"/>
          </w:tcPr>
          <w:p w14:paraId="7FB54BA0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692342D7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8C82CEB" w14:textId="1C30DCD0" w:rsidR="00F425BC" w:rsidRDefault="0025146A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Pr="0025146A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r w:rsidR="00874876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</w:t>
            </w:r>
          </w:p>
        </w:tc>
      </w:tr>
      <w:tr w:rsidR="00F425BC" w14:paraId="6B06332C" w14:textId="77777777">
        <w:trPr>
          <w:trHeight w:val="557"/>
        </w:trPr>
        <w:tc>
          <w:tcPr>
            <w:tcW w:w="4673" w:type="dxa"/>
            <w:shd w:val="clear" w:color="auto" w:fill="auto"/>
          </w:tcPr>
          <w:p w14:paraId="184B97C7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70A608C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5426AEA1" w14:textId="494CE6E4" w:rsidR="00F425BC" w:rsidRDefault="004E6549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25146A">
              <w:rPr>
                <w:rFonts w:ascii="Calibri" w:hAnsi="Calibri"/>
                <w:szCs w:val="20"/>
              </w:rPr>
              <w:t>7</w:t>
            </w:r>
            <w:proofErr w:type="gramStart"/>
            <w:r w:rsidRPr="004E654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2D0A4F"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proofErr w:type="gramEnd"/>
            <w:r w:rsidR="00F3357C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</w:t>
            </w:r>
          </w:p>
        </w:tc>
      </w:tr>
      <w:tr w:rsidR="00F425BC" w14:paraId="0E33874D" w14:textId="77777777">
        <w:tc>
          <w:tcPr>
            <w:tcW w:w="4673" w:type="dxa"/>
            <w:shd w:val="clear" w:color="auto" w:fill="auto"/>
          </w:tcPr>
          <w:p w14:paraId="67E61345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07E3AAD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59DB4F3" w14:textId="578769D0" w:rsidR="00F425BC" w:rsidRDefault="004E6549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proofErr w:type="gramStart"/>
            <w:r w:rsidRPr="004E654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2D0A4F"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proofErr w:type="gramEnd"/>
            <w:r w:rsidR="00874876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</w:t>
            </w:r>
          </w:p>
        </w:tc>
      </w:tr>
      <w:tr w:rsidR="00F425BC" w14:paraId="65A69657" w14:textId="77777777">
        <w:tc>
          <w:tcPr>
            <w:tcW w:w="4673" w:type="dxa"/>
            <w:shd w:val="clear" w:color="auto" w:fill="auto"/>
          </w:tcPr>
          <w:p w14:paraId="69DA5CB6" w14:textId="77777777" w:rsidR="00F425BC" w:rsidRDefault="002D0A4F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7923947A" w14:textId="77777777" w:rsidR="00F425BC" w:rsidRDefault="002D0A4F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650400FB" w14:textId="119A0A87" w:rsidR="00F425BC" w:rsidRDefault="004E6549" w:rsidP="00F3357C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proofErr w:type="gramStart"/>
            <w:r w:rsidRPr="004E6549">
              <w:rPr>
                <w:rFonts w:ascii="Calibri" w:hAnsi="Calibri"/>
                <w:szCs w:val="20"/>
                <w:vertAlign w:val="superscript"/>
              </w:rPr>
              <w:t>th</w:t>
            </w:r>
            <w:r>
              <w:rPr>
                <w:rFonts w:ascii="Calibri" w:hAnsi="Calibri"/>
                <w:szCs w:val="20"/>
              </w:rPr>
              <w:t xml:space="preserve"> </w:t>
            </w:r>
            <w:r w:rsidR="002D0A4F">
              <w:rPr>
                <w:rFonts w:ascii="Calibri" w:hAnsi="Calibri"/>
                <w:szCs w:val="20"/>
              </w:rPr>
              <w:t xml:space="preserve"> </w:t>
            </w:r>
            <w:r w:rsidR="00F3357C">
              <w:rPr>
                <w:rFonts w:ascii="Calibri" w:hAnsi="Calibri"/>
                <w:szCs w:val="20"/>
              </w:rPr>
              <w:t>December</w:t>
            </w:r>
            <w:proofErr w:type="gramEnd"/>
            <w:r w:rsidR="00874876">
              <w:rPr>
                <w:rFonts w:ascii="Calibri" w:hAnsi="Calibri"/>
                <w:szCs w:val="20"/>
              </w:rPr>
              <w:t xml:space="preserve">, </w:t>
            </w:r>
            <w:r w:rsidR="002D0A4F">
              <w:rPr>
                <w:rFonts w:ascii="Calibri" w:hAnsi="Calibri"/>
                <w:szCs w:val="20"/>
              </w:rPr>
              <w:t>2021</w:t>
            </w:r>
          </w:p>
        </w:tc>
      </w:tr>
    </w:tbl>
    <w:p w14:paraId="42E27CCB" w14:textId="77777777" w:rsidR="00F425BC" w:rsidRDefault="002D0A4F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05DA54E3" w14:textId="77777777" w:rsidR="00F425BC" w:rsidRDefault="00F425BC">
      <w:pPr>
        <w:rPr>
          <w:rFonts w:asciiTheme="minorHAnsi" w:hAnsiTheme="minorHAnsi"/>
          <w:sz w:val="22"/>
          <w:szCs w:val="22"/>
        </w:rPr>
      </w:pPr>
    </w:p>
    <w:sectPr w:rsidR="00F425BC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71566" w14:textId="77777777" w:rsidR="00803260" w:rsidRDefault="00803260">
      <w:r>
        <w:separator/>
      </w:r>
    </w:p>
  </w:endnote>
  <w:endnote w:type="continuationSeparator" w:id="0">
    <w:p w14:paraId="48224469" w14:textId="77777777" w:rsidR="00803260" w:rsidRDefault="0080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4FBEB" w14:textId="77777777" w:rsidR="00F425BC" w:rsidRDefault="002D0A4F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3357C" w:rsidRPr="00F335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3357C" w:rsidRPr="00F3357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70E1406F" w14:textId="45B1DD5B" w:rsidR="00F425BC" w:rsidRDefault="002D0A4F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5146A">
      <w:rPr>
        <w:noProof/>
      </w:rPr>
      <w:t>2021-11-12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6BC6D" w14:textId="77777777" w:rsidR="00803260" w:rsidRDefault="00803260">
      <w:r>
        <w:separator/>
      </w:r>
    </w:p>
  </w:footnote>
  <w:footnote w:type="continuationSeparator" w:id="0">
    <w:p w14:paraId="69FFE8F8" w14:textId="77777777" w:rsidR="00803260" w:rsidRDefault="00803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7FE3C" w14:textId="77777777" w:rsidR="00F425BC" w:rsidRDefault="002D0A4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11EB5C5C" wp14:editId="0D42DDD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1306" w14:textId="77777777" w:rsidR="00F425BC" w:rsidRDefault="002D0A4F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03277D23" w14:textId="77777777" w:rsidR="00F425BC" w:rsidRDefault="00F42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46A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A4F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2B3A"/>
    <w:rsid w:val="0045354A"/>
    <w:rsid w:val="0045424C"/>
    <w:rsid w:val="00455469"/>
    <w:rsid w:val="0045572C"/>
    <w:rsid w:val="00455B76"/>
    <w:rsid w:val="00456110"/>
    <w:rsid w:val="00456AF9"/>
    <w:rsid w:val="00457850"/>
    <w:rsid w:val="00457F1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E6549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37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418E"/>
    <w:rsid w:val="0075500B"/>
    <w:rsid w:val="00755D1D"/>
    <w:rsid w:val="00756D09"/>
    <w:rsid w:val="00756D34"/>
    <w:rsid w:val="00757D9C"/>
    <w:rsid w:val="0076070F"/>
    <w:rsid w:val="00762C9A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3260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876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57C"/>
    <w:rsid w:val="00F33677"/>
    <w:rsid w:val="00F363BC"/>
    <w:rsid w:val="00F40A19"/>
    <w:rsid w:val="00F425BC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7D71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5B2ED8"/>
  <w15:docId w15:val="{984B285F-279C-4D41-ABF6-A778410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1AB25-1045-4443-9CE8-1C1E89D1F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9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REQUEST FOR PROPOSALS</vt:lpstr>
    </vt:vector>
  </TitlesOfParts>
  <Company>PricewaterhouseCoopers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3</cp:revision>
  <cp:lastPrinted>2013-10-18T08:32:00Z</cp:lastPrinted>
  <dcterms:created xsi:type="dcterms:W3CDTF">2021-11-11T04:37:00Z</dcterms:created>
  <dcterms:modified xsi:type="dcterms:W3CDTF">2021-11-11T22:15:00Z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